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00B78" w14:textId="0BAC4A81" w:rsidR="00585210" w:rsidRPr="0042079B" w:rsidRDefault="00585210" w:rsidP="00585210">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9</w:t>
      </w:r>
      <w:r w:rsidRPr="0042079B">
        <w:rPr>
          <w:rFonts w:ascii="Arial" w:hAnsi="Arial" w:cs="Arial"/>
          <w:b/>
          <w:bCs/>
          <w:noProof/>
          <w:sz w:val="24"/>
          <w:szCs w:val="24"/>
        </w:rPr>
        <w:tab/>
        <w:t>S2-23</w:t>
      </w:r>
      <w:r>
        <w:rPr>
          <w:rFonts w:ascii="Arial" w:hAnsi="Arial" w:cs="Arial"/>
          <w:b/>
          <w:bCs/>
          <w:noProof/>
          <w:sz w:val="24"/>
          <w:szCs w:val="24"/>
        </w:rPr>
        <w:t>10</w:t>
      </w:r>
      <w:r>
        <w:rPr>
          <w:rFonts w:ascii="Arial" w:hAnsi="Arial" w:cs="Arial"/>
          <w:b/>
          <w:bCs/>
          <w:noProof/>
          <w:sz w:val="24"/>
          <w:szCs w:val="24"/>
        </w:rPr>
        <w:t>811</w:t>
      </w:r>
    </w:p>
    <w:p w14:paraId="1F74B8DD" w14:textId="77777777" w:rsidR="00585210" w:rsidRPr="0042079B" w:rsidRDefault="00585210" w:rsidP="00585210">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Pr="0042079B">
        <w:rPr>
          <w:rFonts w:ascii="Arial" w:hAnsi="Arial" w:cs="Arial"/>
          <w:b/>
          <w:bCs/>
          <w:noProof/>
          <w:sz w:val="24"/>
          <w:szCs w:val="24"/>
        </w:rPr>
        <w:t xml:space="preserve">, 2023, </w:t>
      </w:r>
      <w:r>
        <w:rPr>
          <w:rFonts w:ascii="Arial" w:hAnsi="Arial" w:cs="Arial"/>
          <w:b/>
          <w:bCs/>
          <w:noProof/>
          <w:sz w:val="24"/>
          <w:szCs w:val="24"/>
        </w:rPr>
        <w:t>Xiamen, P.R. China</w:t>
      </w:r>
    </w:p>
    <w:p w14:paraId="0A37501D" w14:textId="77777777" w:rsidR="00595A77" w:rsidRDefault="00595A77" w:rsidP="00595A77">
      <w:pPr>
        <w:pStyle w:val="CRCoverPage"/>
        <w:tabs>
          <w:tab w:val="right" w:pos="9638"/>
        </w:tabs>
        <w:spacing w:after="0"/>
        <w:outlineLvl w:val="0"/>
        <w:rPr>
          <w:b/>
          <w:noProof/>
          <w:sz w:val="24"/>
        </w:rPr>
      </w:pP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2"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2"/>
      <w:r w:rsidR="00F94684" w:rsidRPr="007D2B69">
        <w:rPr>
          <w:rFonts w:ascii="Arial" w:hAnsi="Arial" w:cs="Arial"/>
          <w:b/>
          <w:bCs/>
        </w:rPr>
        <w:t>NF discovery and selection by target PLMN</w:t>
      </w:r>
    </w:p>
    <w:p w14:paraId="4FCE530A" w14:textId="5AC69431"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3739AE">
        <w:rPr>
          <w:rFonts w:ascii="Arial" w:hAnsi="Arial" w:cs="Arial"/>
          <w:b/>
        </w:rPr>
        <w:t>Discussion</w:t>
      </w:r>
    </w:p>
    <w:p w14:paraId="2E26A710" w14:textId="6FBE6B96"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58521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A36378">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7777777"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 (e.g. load and capacity info, topology info);</w:t>
      </w:r>
    </w:p>
    <w:p w14:paraId="7B7C4849" w14:textId="77777777" w:rsidR="00F94684" w:rsidRPr="007D2B69" w:rsidRDefault="00F94684" w:rsidP="00F94684">
      <w:pPr>
        <w:pStyle w:val="CRCoverPage"/>
        <w:numPr>
          <w:ilvl w:val="0"/>
          <w:numId w:val="16"/>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69EE11C0" w14:textId="7777777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including the possibility to use operator specific attributes;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497ED30A" w14:textId="77777777" w:rsidR="00F94684" w:rsidRPr="007D2B69" w:rsidRDefault="00F94684" w:rsidP="00F94684">
      <w:pPr>
        <w:pStyle w:val="CRCoverPage"/>
        <w:spacing w:after="0"/>
        <w:ind w:left="100"/>
        <w:rPr>
          <w:noProof/>
        </w:rPr>
      </w:pPr>
    </w:p>
    <w:p w14:paraId="4052A8C8" w14:textId="06386E6B" w:rsidR="00F94684" w:rsidRPr="007D2B69" w:rsidRDefault="00F94684" w:rsidP="00F94684">
      <w:pPr>
        <w:pStyle w:val="CRCoverPage"/>
        <w:spacing w:after="0"/>
        <w:ind w:left="100"/>
        <w:rPr>
          <w:noProof/>
        </w:rPr>
      </w:pPr>
      <w:r w:rsidRPr="007D2B69">
        <w:rPr>
          <w:noProof/>
        </w:rPr>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11126B29" w14:textId="0E6A6F02" w:rsidR="00F94684" w:rsidRPr="007D2B69" w:rsidRDefault="00F94684" w:rsidP="00F94684">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1B23D476" w14:textId="6CC12911" w:rsidR="00F94684" w:rsidRPr="007D2B69" w:rsidRDefault="00F94684" w:rsidP="00F94684">
      <w:pPr>
        <w:pStyle w:val="CRCoverPage"/>
        <w:numPr>
          <w:ilvl w:val="0"/>
          <w:numId w:val="17"/>
        </w:numPr>
        <w:spacing w:after="0"/>
        <w:rPr>
          <w:noProof/>
        </w:rPr>
      </w:pPr>
      <w:r w:rsidRPr="007D2B69">
        <w:rPr>
          <w:noProof/>
        </w:rPr>
        <w:t>Information about SCP(s) to which the request should be forwarded.</w:t>
      </w:r>
    </w:p>
    <w:p w14:paraId="489A6A8A" w14:textId="77777777" w:rsidR="00F94684" w:rsidRPr="007D2B69" w:rsidRDefault="00F94684" w:rsidP="00F94684">
      <w:pPr>
        <w:pStyle w:val="CRCoverPage"/>
        <w:numPr>
          <w:ilvl w:val="0"/>
          <w:numId w:val="17"/>
        </w:numPr>
        <w:spacing w:after="0"/>
        <w:rPr>
          <w:noProof/>
        </w:rPr>
      </w:pPr>
      <w:r w:rsidRPr="007D2B69">
        <w:rPr>
          <w:noProof/>
        </w:rPr>
        <w:t>the NF types for which delegated discovery and selection to the target domain is supported and preferred.</w:t>
      </w:r>
    </w:p>
    <w:p w14:paraId="305B07D4" w14:textId="77777777"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7AEDD71" w:rsidR="009428A9" w:rsidRPr="007D2B69" w:rsidRDefault="008C4FD5" w:rsidP="00CD7702">
            <w:pPr>
              <w:ind w:right="200"/>
            </w:pPr>
            <w:r w:rsidRPr="007D2B69">
              <w:t xml:space="preserve">Updates to </w:t>
            </w:r>
            <w:bookmarkStart w:id="3" w:name="_Toc27847042"/>
            <w:bookmarkStart w:id="4" w:name="_Toc36188174"/>
            <w:bookmarkStart w:id="5" w:name="_Toc45184085"/>
            <w:bookmarkStart w:id="6" w:name="_Toc47342927"/>
            <w:bookmarkStart w:id="7" w:name="_Toc51769629"/>
            <w:bookmarkStart w:id="8" w:name="_Toc98857423"/>
            <w:r w:rsidR="00F94684" w:rsidRPr="007D2B69">
              <w:t xml:space="preserve">clause </w:t>
            </w:r>
            <w:r w:rsidRPr="007D2B69">
              <w:t xml:space="preserve">6.3.1 for </w:t>
            </w:r>
            <w:r w:rsidR="00F94684" w:rsidRPr="007D2B69">
              <w:t>NF discovery and selection by target PLMN</w:t>
            </w:r>
            <w:bookmarkEnd w:id="3"/>
            <w:bookmarkEnd w:id="4"/>
            <w:bookmarkEnd w:id="5"/>
            <w:bookmarkEnd w:id="6"/>
            <w:bookmarkEnd w:id="7"/>
            <w:bookmarkEnd w:id="8"/>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7D0EB90" w:rsidR="009428A9" w:rsidRPr="007D2B69" w:rsidRDefault="00D01493" w:rsidP="00CD7702">
            <w:pPr>
              <w:ind w:right="200"/>
            </w:pPr>
            <w:r w:rsidRPr="007D2B69">
              <w:t>TSG#</w:t>
            </w:r>
            <w:r w:rsidR="003739AE">
              <w:t>104</w:t>
            </w:r>
            <w:r w:rsidRPr="007D2B69">
              <w:t xml:space="preserve"> </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5C81B94E" w:rsidR="008C4FD5" w:rsidRPr="007D2B69" w:rsidRDefault="008C4FD5" w:rsidP="00F94684">
            <w:pPr>
              <w:ind w:right="200"/>
              <w:rPr>
                <w:lang w:eastAsia="zh-CN"/>
              </w:rPr>
            </w:pPr>
            <w:r w:rsidRPr="007D2B69">
              <w:t xml:space="preserve">Update </w:t>
            </w:r>
            <w:r w:rsidR="00F94684" w:rsidRPr="007D2B69">
              <w:t xml:space="preserve">to </w:t>
            </w:r>
            <w:r w:rsidR="00393732" w:rsidRPr="007D2B69">
              <w:t>clause</w:t>
            </w:r>
            <w:r w:rsidR="00F94684" w:rsidRPr="007D2B69">
              <w:t>s</w:t>
            </w:r>
            <w:r w:rsidR="00393732" w:rsidRPr="007D2B69">
              <w:t xml:space="preserve"> </w:t>
            </w:r>
            <w:r w:rsidR="00F94684" w:rsidRPr="007D2B69">
              <w:t xml:space="preserve">4.17.10 </w:t>
            </w:r>
            <w:r w:rsidR="00393732" w:rsidRPr="007D2B69">
              <w:t xml:space="preserve">and </w:t>
            </w:r>
            <w:r w:rsidR="00F94684" w:rsidRPr="007D2B69">
              <w:t>5.2.7.3 for NF discovery and selection by target PLMN</w:t>
            </w:r>
            <w:r w:rsidR="00F94684" w:rsidRPr="007D2B69">
              <w:rPr>
                <w:rFonts w:eastAsia="Malgun Gothic"/>
              </w:rPr>
              <w:t xml:space="preserve"> .</w:t>
            </w:r>
          </w:p>
        </w:tc>
        <w:tc>
          <w:tcPr>
            <w:tcW w:w="1417" w:type="dxa"/>
            <w:tcBorders>
              <w:top w:val="single" w:sz="4" w:space="0" w:color="auto"/>
              <w:left w:val="single" w:sz="4" w:space="0" w:color="auto"/>
              <w:bottom w:val="single" w:sz="4" w:space="0" w:color="auto"/>
              <w:right w:val="single" w:sz="4" w:space="0" w:color="auto"/>
            </w:tcBorders>
          </w:tcPr>
          <w:p w14:paraId="1CADC946" w14:textId="367E323B" w:rsidR="002F55BC" w:rsidRPr="003510F8" w:rsidRDefault="004418F4" w:rsidP="00CD7702">
            <w:pPr>
              <w:ind w:right="200"/>
            </w:pPr>
            <w:r w:rsidRPr="007D2B69">
              <w:t>TSG#</w:t>
            </w:r>
            <w:r w:rsidR="003739AE">
              <w:t>104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2C6C40C4"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DCD"/>
    <w:rsid w:val="00241685"/>
    <w:rsid w:val="00242AB9"/>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6AE"/>
    <w:rsid w:val="0033027D"/>
    <w:rsid w:val="00335FB2"/>
    <w:rsid w:val="00344158"/>
    <w:rsid w:val="003510F8"/>
    <w:rsid w:val="00355CB6"/>
    <w:rsid w:val="003739AE"/>
    <w:rsid w:val="00385058"/>
    <w:rsid w:val="0038516D"/>
    <w:rsid w:val="003869D7"/>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5900"/>
    <w:rsid w:val="00611EC4"/>
    <w:rsid w:val="00612542"/>
    <w:rsid w:val="006146D2"/>
    <w:rsid w:val="00620B3F"/>
    <w:rsid w:val="00622132"/>
    <w:rsid w:val="006239E7"/>
    <w:rsid w:val="006254C4"/>
    <w:rsid w:val="006323BE"/>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533B3"/>
    <w:rsid w:val="00954138"/>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2.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3.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4.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5.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645</Words>
  <Characters>3683</Characters>
  <Application>Microsoft Office Word</Application>
  <DocSecurity>0</DocSecurity>
  <Lines>30</Lines>
  <Paragraphs>8</Paragraphs>
  <ScaleCrop>false</ScaleCrop>
  <Company>ETSI</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r00</cp:lastModifiedBy>
  <cp:revision>4</cp:revision>
  <cp:lastPrinted>2000-02-29T19:31:00Z</cp:lastPrinted>
  <dcterms:created xsi:type="dcterms:W3CDTF">2023-08-11T20:19:00Z</dcterms:created>
  <dcterms:modified xsi:type="dcterms:W3CDTF">2023-09-28T19:53:00Z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